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0F3915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0F3915">
        <w:rPr>
          <w:rFonts w:ascii="Corbel" w:hAnsi="Corbel"/>
          <w:b/>
          <w:smallCaps/>
          <w:sz w:val="24"/>
          <w:szCs w:val="24"/>
        </w:rPr>
        <w:t xml:space="preserve"> </w:t>
      </w:r>
      <w:r w:rsidR="00F353E0">
        <w:rPr>
          <w:rFonts w:ascii="Corbel" w:hAnsi="Corbel"/>
          <w:i/>
          <w:smallCaps/>
          <w:sz w:val="24"/>
          <w:szCs w:val="24"/>
        </w:rPr>
        <w:t>202</w:t>
      </w:r>
      <w:r w:rsidR="00664CD2">
        <w:rPr>
          <w:rFonts w:ascii="Corbel" w:hAnsi="Corbel"/>
          <w:i/>
          <w:smallCaps/>
          <w:sz w:val="24"/>
          <w:szCs w:val="24"/>
        </w:rPr>
        <w:t>6</w:t>
      </w:r>
      <w:r w:rsidR="00F353E0">
        <w:rPr>
          <w:rFonts w:ascii="Corbel" w:hAnsi="Corbel"/>
          <w:i/>
          <w:smallCaps/>
          <w:sz w:val="24"/>
          <w:szCs w:val="24"/>
        </w:rPr>
        <w:t>-202</w:t>
      </w:r>
      <w:r w:rsidR="00664CD2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0F3915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BE39F3">
        <w:rPr>
          <w:rFonts w:ascii="Corbel" w:hAnsi="Corbel"/>
          <w:sz w:val="20"/>
          <w:szCs w:val="20"/>
        </w:rPr>
        <w:t>akademicki   20</w:t>
      </w:r>
      <w:bookmarkStart w:id="0" w:name="_GoBack"/>
      <w:bookmarkEnd w:id="0"/>
      <w:r w:rsidR="00BE39F3">
        <w:rPr>
          <w:rFonts w:ascii="Corbel" w:hAnsi="Corbel"/>
          <w:sz w:val="20"/>
          <w:szCs w:val="20"/>
        </w:rPr>
        <w:t>2</w:t>
      </w:r>
      <w:r w:rsidR="00664CD2">
        <w:rPr>
          <w:rFonts w:ascii="Corbel" w:hAnsi="Corbel"/>
          <w:sz w:val="20"/>
          <w:szCs w:val="20"/>
        </w:rPr>
        <w:t>7</w:t>
      </w:r>
      <w:r w:rsidR="00BE39F3">
        <w:rPr>
          <w:rFonts w:ascii="Corbel" w:hAnsi="Corbel"/>
          <w:sz w:val="20"/>
          <w:szCs w:val="20"/>
        </w:rPr>
        <w:t>/202</w:t>
      </w:r>
      <w:r w:rsidR="00664CD2">
        <w:rPr>
          <w:rFonts w:ascii="Corbel" w:hAnsi="Corbel"/>
          <w:sz w:val="20"/>
          <w:szCs w:val="20"/>
        </w:rPr>
        <w:t>8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</w:t>
            </w:r>
            <w:r w:rsidR="00036768">
              <w:rPr>
                <w:rFonts w:ascii="Corbel" w:hAnsi="Corbel"/>
                <w:b w:val="0"/>
                <w:sz w:val="24"/>
                <w:szCs w:val="24"/>
              </w:rPr>
              <w:t>dstawy terapii pedagogicznej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F353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53E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63B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A656B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(do wyboru)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0F3915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A08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63B7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63B7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8D4F4F" w:rsidP="0003676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zakresu: psychologii rozwojo</w:t>
            </w:r>
            <w:r w:rsidR="000367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wej, wychowawczej i klinicznej; diagnostyki pedagogicznej. 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C922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6B6893">
              <w:rPr>
                <w:rFonts w:ascii="Corbel" w:hAnsi="Corbel"/>
                <w:b w:val="0"/>
                <w:sz w:val="24"/>
                <w:szCs w:val="24"/>
              </w:rPr>
              <w:t>rzyswojenie przez studenta podstawowych informacji teoretycznych i pra</w:t>
            </w:r>
            <w:r w:rsidR="00036768">
              <w:rPr>
                <w:rFonts w:ascii="Corbel" w:hAnsi="Corbel"/>
                <w:b w:val="0"/>
                <w:sz w:val="24"/>
                <w:szCs w:val="24"/>
              </w:rPr>
              <w:t>ktycznych z zakresu terapii pedagogicznej. Rozumienie pojęć, celów, form i zasad terapii pedagogicznej.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C922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6893">
              <w:rPr>
                <w:rFonts w:ascii="Corbel" w:hAnsi="Corbel"/>
                <w:b w:val="0"/>
                <w:sz w:val="24"/>
                <w:szCs w:val="24"/>
              </w:rPr>
              <w:t xml:space="preserve">Zapoznanie studenta z wiedzą dotyczącą zaburzeń zachowania u dzieci, przystosowawczo-obronnych mechanizmów i funkcji </w:t>
            </w:r>
            <w:proofErr w:type="spellStart"/>
            <w:r w:rsidRPr="006B6893"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 w:rsidRPr="006B6893">
              <w:rPr>
                <w:rFonts w:ascii="Corbel" w:hAnsi="Corbel"/>
                <w:b w:val="0"/>
                <w:sz w:val="24"/>
                <w:szCs w:val="24"/>
              </w:rPr>
              <w:t xml:space="preserve"> agresywnych u dzieci.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C922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B6893">
              <w:rPr>
                <w:rFonts w:ascii="Corbel" w:hAnsi="Corbel"/>
                <w:b w:val="0"/>
                <w:sz w:val="24"/>
                <w:szCs w:val="24"/>
              </w:rPr>
              <w:t>Zapoznanie studenta z etapami pracy z grupą wyróżnionyc</w:t>
            </w:r>
            <w:r w:rsidR="00036768">
              <w:rPr>
                <w:rFonts w:ascii="Corbel" w:hAnsi="Corbel"/>
                <w:b w:val="0"/>
                <w:sz w:val="24"/>
                <w:szCs w:val="24"/>
              </w:rPr>
              <w:t>h w terapii pedagogicznej</w:t>
            </w:r>
            <w:r w:rsidRPr="006B6893">
              <w:rPr>
                <w:rFonts w:ascii="Corbel" w:hAnsi="Corbel"/>
                <w:b w:val="0"/>
                <w:sz w:val="24"/>
                <w:szCs w:val="24"/>
              </w:rPr>
              <w:t>. Nabycie przez studenta umiejętności two</w:t>
            </w:r>
            <w:r w:rsidR="00036768">
              <w:rPr>
                <w:rFonts w:ascii="Corbel" w:hAnsi="Corbel"/>
                <w:b w:val="0"/>
                <w:sz w:val="24"/>
                <w:szCs w:val="24"/>
              </w:rPr>
              <w:t xml:space="preserve">rzenia struktury zajęć w tym zakresie. 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C9221D" w:rsidP="00C922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9221D">
              <w:rPr>
                <w:rFonts w:ascii="Corbel" w:hAnsi="Corbel"/>
                <w:b w:val="0"/>
                <w:sz w:val="24"/>
                <w:szCs w:val="24"/>
              </w:rPr>
              <w:t>oznanie aktualnych tendencji w zakresie terapii, zdobyć elementarną wiedzę n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 temat utrudnień rozwojowych </w:t>
            </w:r>
            <w:r w:rsidRPr="00C9221D">
              <w:rPr>
                <w:rFonts w:ascii="Corbel" w:hAnsi="Corbel"/>
                <w:b w:val="0"/>
                <w:sz w:val="24"/>
                <w:szCs w:val="24"/>
              </w:rPr>
              <w:t>uczniów ze specjalnymi potrzebami, działalnością profilaktyczną w postępowaniu terapeutycznym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podstawową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 wi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edzę na temat specyfiki terapii pedagogicznej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Zna podstawowe metody 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i techniki terapii pedagogicznej,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uzasadnia ich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wybór w zależności od sytuacji i potrzeb grupy.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przedstawia teoretyczne podst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 xml:space="preserve">awy przebiegu procesów rozwojowych dzieci i </w:t>
            </w:r>
            <w:proofErr w:type="spellStart"/>
            <w:r w:rsidR="00C9221D">
              <w:rPr>
                <w:rFonts w:ascii="Corbel" w:hAnsi="Corbel"/>
                <w:b w:val="0"/>
                <w:smallCaps w:val="0"/>
                <w:szCs w:val="24"/>
              </w:rPr>
              <w:t>młodzieży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proofErr w:type="spellEnd"/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 szcze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gólnym uwzględnieniem specyfiki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funkcjon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owania osób z zaburzeniami zachowania.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yjaś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nia współzależność kwalifikacji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i kompetencji osoby 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 xml:space="preserve">prowadzącej terapię </w:t>
            </w:r>
            <w:proofErr w:type="spellStart"/>
            <w:r w:rsidR="00C9221D">
              <w:rPr>
                <w:rFonts w:ascii="Corbel" w:hAnsi="Corbel"/>
                <w:b w:val="0"/>
                <w:smallCaps w:val="0"/>
                <w:szCs w:val="24"/>
              </w:rPr>
              <w:t>pedagogiczną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proofErr w:type="spellEnd"/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 efektami rozwojo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wymi grupy i poszczególnych jej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uczestników.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6B6893" w:rsidP="00C922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6893">
              <w:rPr>
                <w:rFonts w:ascii="Corbel" w:hAnsi="Corbel"/>
                <w:b w:val="0"/>
                <w:smallCaps w:val="0"/>
                <w:szCs w:val="24"/>
              </w:rPr>
              <w:t>Potrafi dokonać właś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ciwego wyboru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metod, technik oraz ćwiczeń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zadań w zależności 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specyfiki i aktualnych potrzeb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grupy oraz poszczególnych uczestników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DC35B8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rozwija swoje kompetencje w zakresie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skutecznego kom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unikowania się i współdziałania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z grupą. Potrafi 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ktywnie i krytycznie analizować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oceniać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własny i członków grupy sposób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funkcjonowania w trakcie realizowania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poszczególnych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zadań, a także dzieli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 się spostrzeżeniami w postaci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informacji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zwrotnych, z zachowaniem reguł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obowiązujących w pracy terapeutycznej.</w:t>
            </w:r>
          </w:p>
        </w:tc>
        <w:tc>
          <w:tcPr>
            <w:tcW w:w="1873" w:type="dxa"/>
          </w:tcPr>
          <w:p w:rsidR="004C2E66" w:rsidRPr="00DC35B8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C2E66" w:rsidRPr="004C2E66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przeprowadzić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analizę aktualne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go poziomu własnych kompetencji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wskazać obszary wymagające dalszej pracy nad nimi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Uzasadnia pot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rzebę ciągłego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rozwoju własnych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pedagogicznych kompetencji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4C2E66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C9221D" w:rsidRDefault="00C9221D" w:rsidP="00C9221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podstawową terminologie</w:t>
            </w:r>
            <w:r w:rsidR="00036768" w:rsidRPr="00036768">
              <w:rPr>
                <w:rFonts w:ascii="Corbel" w:hAnsi="Corbel"/>
                <w:sz w:val="24"/>
                <w:szCs w:val="24"/>
              </w:rPr>
              <w:t xml:space="preserve"> z dziedzin: pedagogika </w:t>
            </w:r>
            <w:proofErr w:type="spellStart"/>
            <w:r w:rsidR="00036768" w:rsidRPr="00036768">
              <w:rPr>
                <w:rFonts w:ascii="Corbel" w:hAnsi="Corbel"/>
                <w:sz w:val="24"/>
                <w:szCs w:val="24"/>
              </w:rPr>
              <w:t>kore</w:t>
            </w:r>
            <w:r>
              <w:rPr>
                <w:rFonts w:ascii="Corbel" w:hAnsi="Corbel"/>
                <w:sz w:val="24"/>
                <w:szCs w:val="24"/>
              </w:rPr>
              <w:t>kcyjno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kompensacyjna, terapia </w:t>
            </w:r>
            <w:r w:rsidR="00036768" w:rsidRPr="00C9221D">
              <w:rPr>
                <w:rFonts w:ascii="Corbel" w:hAnsi="Corbel"/>
                <w:sz w:val="24"/>
                <w:szCs w:val="24"/>
              </w:rPr>
              <w:t xml:space="preserve">pedagogiczna, pomoc </w:t>
            </w:r>
            <w:proofErr w:type="spellStart"/>
            <w:r w:rsidR="00036768" w:rsidRPr="00C9221D">
              <w:rPr>
                <w:rFonts w:ascii="Corbel" w:hAnsi="Corbel"/>
                <w:sz w:val="24"/>
                <w:szCs w:val="24"/>
              </w:rPr>
              <w:t>psyc</w:t>
            </w:r>
            <w:r>
              <w:rPr>
                <w:rFonts w:ascii="Corbel" w:hAnsi="Corbel"/>
                <w:sz w:val="24"/>
                <w:szCs w:val="24"/>
              </w:rPr>
              <w:t>hologiczno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pedagogiczna.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402B4" w:rsidRDefault="00C9221D" w:rsidP="005402B4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36768">
              <w:rPr>
                <w:rFonts w:ascii="Corbel" w:hAnsi="Corbel"/>
                <w:sz w:val="24"/>
                <w:szCs w:val="24"/>
              </w:rPr>
              <w:t>Cele, zasady, metody, formy organizacy</w:t>
            </w:r>
            <w:r w:rsidR="005402B4">
              <w:rPr>
                <w:rFonts w:ascii="Corbel" w:hAnsi="Corbel"/>
                <w:sz w:val="24"/>
                <w:szCs w:val="24"/>
              </w:rPr>
              <w:t xml:space="preserve">jne terapii pedagogicznej wobec </w:t>
            </w:r>
            <w:r w:rsidRPr="005402B4">
              <w:rPr>
                <w:rFonts w:ascii="Corbel" w:hAnsi="Corbel"/>
                <w:sz w:val="24"/>
                <w:szCs w:val="24"/>
              </w:rPr>
              <w:t>specyficznych trudności w uczeniu się i s</w:t>
            </w:r>
            <w:r w:rsidR="005402B4" w:rsidRPr="005402B4">
              <w:rPr>
                <w:rFonts w:ascii="Corbel" w:hAnsi="Corbel"/>
                <w:sz w:val="24"/>
                <w:szCs w:val="24"/>
              </w:rPr>
              <w:t xml:space="preserve">pecjalnych potrzeb edukacyjnych </w:t>
            </w:r>
            <w:r w:rsidRPr="005402B4">
              <w:rPr>
                <w:rFonts w:ascii="Corbel" w:hAnsi="Corbel"/>
                <w:sz w:val="24"/>
                <w:szCs w:val="24"/>
              </w:rPr>
              <w:t>uczniów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C9221D" w:rsidRDefault="00C9221D" w:rsidP="00C9221D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C9221D">
              <w:rPr>
                <w:rFonts w:ascii="Corbel" w:hAnsi="Corbel"/>
                <w:sz w:val="24"/>
                <w:szCs w:val="24"/>
              </w:rPr>
              <w:t>Specyfika procesu terapeutyczno-wychowawczego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9221D">
              <w:rPr>
                <w:rFonts w:ascii="Corbel" w:hAnsi="Corbel"/>
                <w:sz w:val="24"/>
                <w:szCs w:val="24"/>
              </w:rPr>
              <w:t xml:space="preserve">Teoria procesu wychowawczego A. </w:t>
            </w:r>
            <w:proofErr w:type="spellStart"/>
            <w:r w:rsidRPr="00C9221D">
              <w:rPr>
                <w:rFonts w:ascii="Corbel" w:hAnsi="Corbel"/>
                <w:sz w:val="24"/>
                <w:szCs w:val="24"/>
              </w:rPr>
              <w:t>Guryckiej</w:t>
            </w:r>
            <w:proofErr w:type="spellEnd"/>
            <w:r w:rsidRPr="00C9221D">
              <w:rPr>
                <w:rFonts w:ascii="Corbel" w:hAnsi="Corbel"/>
                <w:sz w:val="24"/>
                <w:szCs w:val="24"/>
              </w:rPr>
              <w:t>; komponenty procesu terapeutyczno-wychowawczego oraz kategorie wpływów terapeutycznych.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C9221D" w:rsidP="005402B4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36768">
              <w:rPr>
                <w:rFonts w:ascii="Corbel" w:hAnsi="Corbel"/>
                <w:sz w:val="24"/>
                <w:szCs w:val="24"/>
              </w:rPr>
              <w:t>Pojęcia specyficznych trudności w uczeniu się,</w:t>
            </w:r>
            <w:r w:rsidR="005402B4">
              <w:rPr>
                <w:rFonts w:ascii="Corbel" w:hAnsi="Corbel"/>
                <w:sz w:val="24"/>
                <w:szCs w:val="24"/>
              </w:rPr>
              <w:t xml:space="preserve"> ryzyka i dysleksji rozwojowej, </w:t>
            </w:r>
            <w:r w:rsidRPr="00036768">
              <w:rPr>
                <w:rFonts w:ascii="Corbel" w:hAnsi="Corbel"/>
                <w:sz w:val="24"/>
                <w:szCs w:val="24"/>
              </w:rPr>
              <w:t>dysgrafii, dysortografii, dyskalkulii leksykalnej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C9221D" w:rsidP="00C9221D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w terapii pedagogicznej.</w:t>
            </w:r>
            <w:r w:rsidRPr="00C9221D">
              <w:rPr>
                <w:rFonts w:ascii="Corbel" w:hAnsi="Corbel"/>
                <w:sz w:val="24"/>
                <w:szCs w:val="24"/>
              </w:rPr>
              <w:t xml:space="preserve"> Podstawowe założenia koncepcyjne w pracy nauczyciela – terapeuty pedagogicznego</w:t>
            </w:r>
          </w:p>
        </w:tc>
      </w:tr>
      <w:tr w:rsidR="00BE39F3" w:rsidRPr="00B169DF" w:rsidTr="00BB7F25">
        <w:tc>
          <w:tcPr>
            <w:tcW w:w="9639" w:type="dxa"/>
          </w:tcPr>
          <w:p w:rsidR="00C9221D" w:rsidRPr="00C9221D" w:rsidRDefault="00C9221D" w:rsidP="00C922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21D">
              <w:rPr>
                <w:rFonts w:ascii="Corbel" w:hAnsi="Corbel"/>
                <w:sz w:val="24"/>
                <w:szCs w:val="24"/>
              </w:rPr>
              <w:t>Rodzaje oddziaływań terapeutycznych wobec dziecka z grupy ryzyka specyficznych trudności w uczeniu się oraz ucznia ze specyficznymi trudnościami w uczeniu się czytania, pisania i liczenia: korekcja, kompensacja, usprawnianie, dynamizowanie (budowanie i wzmacnianie motywacji), terapia podtrzymująca.</w:t>
            </w:r>
          </w:p>
        </w:tc>
      </w:tr>
    </w:tbl>
    <w:p w:rsidR="005E4389" w:rsidRDefault="005E4389" w:rsidP="00C9221D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C9221D">
        <w:trPr>
          <w:trHeight w:val="168"/>
        </w:trPr>
        <w:tc>
          <w:tcPr>
            <w:tcW w:w="9639" w:type="dxa"/>
          </w:tcPr>
          <w:p w:rsidR="0085747A" w:rsidRPr="00DF0856" w:rsidRDefault="00C9221D" w:rsidP="00C922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Konstruowanie i realizacja zajęć z zakresu terapii pedagogicznej.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C9221D" w:rsidP="00C922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Terapia pedagogiczna w pracy z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</w:t>
            </w:r>
            <w:r w:rsidRPr="00C9221D">
              <w:rPr>
                <w:rFonts w:ascii="Corbel" w:hAnsi="Corbel"/>
                <w:sz w:val="24"/>
                <w:szCs w:val="24"/>
              </w:rPr>
              <w:t>achowania</w:t>
            </w:r>
            <w:r>
              <w:rPr>
                <w:rFonts w:ascii="Corbel" w:hAnsi="Corbel"/>
                <w:sz w:val="24"/>
                <w:szCs w:val="24"/>
              </w:rPr>
              <w:t>mi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aspołecznymi, dziećmi niestabilnymi emocjonalnie, konfliktowymi, agresywnymi, biernymi społecznie, nadpobudliwymi.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C9221D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Terapia pedagogiczna w pomocy </w:t>
            </w:r>
            <w:r w:rsidRPr="00C9221D">
              <w:rPr>
                <w:rFonts w:ascii="Corbel" w:hAnsi="Corbel"/>
                <w:sz w:val="24"/>
                <w:szCs w:val="24"/>
              </w:rPr>
              <w:t>dzieciom z trudnościami w relacjach interpersonalnych i komunikacji wewnątrzgrupowej (także komunikacji z nauczycielem, rodzicami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C9221D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Terapia pedagogiczna w pomocy </w:t>
            </w:r>
            <w:r w:rsidRPr="00C9221D">
              <w:rPr>
                <w:rFonts w:ascii="Corbel" w:hAnsi="Corbel"/>
                <w:sz w:val="24"/>
                <w:szCs w:val="24"/>
              </w:rPr>
              <w:t>dzieciom z zaburzonym obrazem własnej osoby, a także dzieciom z problemem dysleksji i innych zaburzeń związanych z procesem uczenia się.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6B689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6893">
        <w:rPr>
          <w:rFonts w:ascii="Corbel" w:hAnsi="Corbel"/>
          <w:b w:val="0"/>
          <w:smallCaps w:val="0"/>
          <w:szCs w:val="24"/>
        </w:rPr>
        <w:t>Metody dydaktyczne: podające, problemowe, eksponujące, praktyczne; m.in. praca w grupach, praca w parach, ćw</w:t>
      </w:r>
      <w:r w:rsidR="005402B4">
        <w:rPr>
          <w:rFonts w:ascii="Corbel" w:hAnsi="Corbel"/>
          <w:b w:val="0"/>
          <w:smallCaps w:val="0"/>
          <w:szCs w:val="24"/>
        </w:rPr>
        <w:t>iczenia indywidualne, dyskusja</w:t>
      </w:r>
      <w:r>
        <w:rPr>
          <w:rFonts w:ascii="Corbel" w:hAnsi="Corbel"/>
          <w:b w:val="0"/>
          <w:smallCaps w:val="0"/>
          <w:szCs w:val="24"/>
        </w:rPr>
        <w:t>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np.: kolokwium, egzamin ustny, egzamin pisemny, 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ek_01</w:t>
            </w:r>
          </w:p>
        </w:tc>
        <w:tc>
          <w:tcPr>
            <w:tcW w:w="5528" w:type="dxa"/>
          </w:tcPr>
          <w:p w:rsidR="0085747A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528" w:type="dxa"/>
          </w:tcPr>
          <w:p w:rsidR="0085747A" w:rsidRPr="00B169DF" w:rsidRDefault="006B6893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BD2413" w:rsidRPr="00291042" w:rsidRDefault="006E50D1" w:rsidP="00BD241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BD2413" w:rsidRPr="00291042" w:rsidRDefault="00BD2413" w:rsidP="00BD241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="006E50D1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projektowych i ich prezentacji. </w:t>
            </w:r>
            <w:r w:rsidRPr="00E83236">
              <w:rPr>
                <w:rFonts w:ascii="Corbel" w:hAnsi="Corbel"/>
                <w:szCs w:val="24"/>
              </w:rPr>
              <w:t>Przygotowanie pisemnego opracowa</w:t>
            </w:r>
            <w:r>
              <w:rPr>
                <w:rFonts w:ascii="Corbel" w:hAnsi="Corbel"/>
                <w:szCs w:val="24"/>
              </w:rPr>
              <w:t>nia i publiczna prezentacja</w:t>
            </w:r>
            <w:r w:rsidRPr="00E83236">
              <w:rPr>
                <w:rFonts w:ascii="Corbel" w:hAnsi="Corbel"/>
                <w:szCs w:val="24"/>
              </w:rPr>
              <w:t xml:space="preserve"> autorskiej koncepcji wsparcia streetworkingowego w miejscu zamieszkania/środowisku lokalnym/miejscowości.</w:t>
            </w:r>
            <w:r w:rsidR="006E50D1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(maksymalnie 15 punktów, minimum do zaliczenia 8 pkt.); analizowane kryteria oceny:</w:t>
            </w:r>
          </w:p>
          <w:p w:rsidR="00BD2413" w:rsidRPr="00291042" w:rsidRDefault="006E50D1" w:rsidP="00BD24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BD2413" w:rsidRPr="00291042" w:rsidRDefault="00BD2413" w:rsidP="00BD24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BD2413" w:rsidRPr="00291042" w:rsidRDefault="00BD2413" w:rsidP="00BD24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BD2413" w:rsidRPr="00291042" w:rsidRDefault="00BD2413" w:rsidP="00BD24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BD2413" w:rsidRPr="00291042" w:rsidRDefault="00BD2413" w:rsidP="00BD24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291042" w:rsidRPr="00291042" w:rsidRDefault="00BD2413" w:rsidP="00BD241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="006E50D1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  <w:p w:rsidR="006B6893" w:rsidRPr="008134C5" w:rsidRDefault="006B6893" w:rsidP="00BD2413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463B70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490F09">
              <w:rPr>
                <w:rFonts w:ascii="Corbel" w:hAnsi="Corbel"/>
                <w:sz w:val="24"/>
                <w:szCs w:val="24"/>
              </w:rPr>
              <w:t>dział w konsultacjach,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463B70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490F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490F09">
              <w:rPr>
                <w:rFonts w:ascii="Corbel" w:hAnsi="Corbel"/>
                <w:sz w:val="24"/>
                <w:szCs w:val="24"/>
              </w:rPr>
              <w:t xml:space="preserve">kolokwium , przygotowanie pracy projektowej </w:t>
            </w:r>
            <w:r w:rsidRPr="00B169DF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77" w:type="dxa"/>
          </w:tcPr>
          <w:p w:rsidR="00C61DC5" w:rsidRPr="00FB2D25" w:rsidRDefault="008F7748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B2D25">
              <w:rPr>
                <w:rFonts w:ascii="Corbel" w:hAnsi="Corbel"/>
                <w:color w:val="000000" w:themeColor="text1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FB2D25" w:rsidRDefault="008F7748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B2D25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5402B4" w:rsidRDefault="0085747A" w:rsidP="005402B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EF4E67" w:rsidRDefault="00EF4E67" w:rsidP="00EF4E6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proofErr w:type="spellStart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Balejko</w:t>
            </w:r>
            <w:proofErr w:type="spellEnd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proofErr w:type="spellStart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Zińczuk</w:t>
            </w:r>
            <w:proofErr w:type="spellEnd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(red.): Terapia pedagogiczna w teorii i praktyce. Białystok 2006, Wydawnictwo „Logopeda Radzi”.</w:t>
            </w:r>
          </w:p>
          <w:p w:rsidR="00EF4E67" w:rsidRDefault="00EF4E67" w:rsidP="00EF4E6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Dąbrowska-Jabłońska M.(red.): Terapia dzieci i młodzieży: metody i techniki pracy psychopedagogicznej. Kraków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2010.</w:t>
            </w:r>
          </w:p>
          <w:p w:rsidR="00EF4E67" w:rsidRDefault="00EF4E67" w:rsidP="00EF4E6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Włodek-Chronowska J.(red.): Terapia pedagogiczna. Kraków 2000</w:t>
            </w:r>
          </w:p>
          <w:p w:rsidR="007340C4" w:rsidRPr="005402B4" w:rsidRDefault="00EF4E67" w:rsidP="00EF4E6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Giermakowska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A.,</w:t>
            </w:r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Terapia pedagogiczna. W: W. Pilecka i M. Rutkowski (red.), Dziecko ze specjalnymi potrzebami edukacyjnymi w drodze ku dorosłości. Kraków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</w:t>
            </w:r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Impuls. s. 438-452.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5402B4" w:rsidRDefault="0085747A" w:rsidP="005402B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</w:t>
            </w:r>
            <w:r w:rsidR="005402B4">
              <w:rPr>
                <w:rFonts w:ascii="Corbel" w:hAnsi="Corbel"/>
                <w:smallCaps w:val="0"/>
                <w:szCs w:val="24"/>
              </w:rPr>
              <w:t>uzupełniająca:</w:t>
            </w:r>
          </w:p>
          <w:p w:rsidR="008134C5" w:rsidRDefault="008134C5" w:rsidP="008134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Cytowska</w:t>
            </w:r>
            <w:proofErr w:type="spellEnd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proofErr w:type="spellStart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Winczura</w:t>
            </w:r>
            <w:proofErr w:type="spellEnd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 (red.): Dziecko z zaburzeniami w rozwoju. Kraków 2006, “IMPULS </w:t>
            </w:r>
          </w:p>
          <w:p w:rsidR="008134C5" w:rsidRDefault="008134C5" w:rsidP="008134C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Dąbrowska M., </w:t>
            </w:r>
            <w:proofErr w:type="spellStart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Rozesłaniec</w:t>
            </w:r>
            <w:proofErr w:type="spellEnd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M.: Korygowanie zaburzeń zachowania u dzieci nadpobudliwych psychoruchowo i agresywnych w grupie socjometrycznej. Toruń 2004</w:t>
            </w:r>
          </w:p>
          <w:p w:rsidR="008134C5" w:rsidRDefault="008134C5" w:rsidP="008134C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Bogdanowicz, M.,</w:t>
            </w:r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Ryzyko specyficznych trudności w czytaniu i pisaniu: dysleksji, dysortografii i dysgrafii.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2011</w:t>
            </w:r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Harmonia </w:t>
            </w:r>
            <w:proofErr w:type="spellStart"/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Universalis</w:t>
            </w:r>
            <w:proofErr w:type="spellEnd"/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EF4E67" w:rsidRDefault="00EF4E67" w:rsidP="00EF4E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Gładyszewska -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Cylulko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</w:t>
            </w: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Wspomaganie</w:t>
            </w:r>
            <w:proofErr w:type="spellEnd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rozwoju dzieci nieśmiałych poprzez wizualizację i inne techniki arteterapii. Kraków 2007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F629B3" w:rsidRPr="005402B4" w:rsidRDefault="00EF4E67" w:rsidP="005402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Konieczna E.J. : Arteterapia w teorii i 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raktyce. Kraków 2003, “IMPULS”.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7E1" w:rsidRDefault="00B167E1" w:rsidP="00C16ABF">
      <w:pPr>
        <w:spacing w:after="0" w:line="240" w:lineRule="auto"/>
      </w:pPr>
      <w:r>
        <w:separator/>
      </w:r>
    </w:p>
  </w:endnote>
  <w:endnote w:type="continuationSeparator" w:id="0">
    <w:p w:rsidR="00B167E1" w:rsidRDefault="00B167E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7E1" w:rsidRDefault="00B167E1" w:rsidP="00C16ABF">
      <w:pPr>
        <w:spacing w:after="0" w:line="240" w:lineRule="auto"/>
      </w:pPr>
      <w:r>
        <w:separator/>
      </w:r>
    </w:p>
  </w:footnote>
  <w:footnote w:type="continuationSeparator" w:id="0">
    <w:p w:rsidR="00B167E1" w:rsidRDefault="00B167E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6768"/>
    <w:rsid w:val="00042A51"/>
    <w:rsid w:val="00042D2E"/>
    <w:rsid w:val="00044C82"/>
    <w:rsid w:val="00070ED6"/>
    <w:rsid w:val="000742DC"/>
    <w:rsid w:val="000825C8"/>
    <w:rsid w:val="00084C12"/>
    <w:rsid w:val="0009462C"/>
    <w:rsid w:val="00094B12"/>
    <w:rsid w:val="000960EF"/>
    <w:rsid w:val="00096C46"/>
    <w:rsid w:val="000A0836"/>
    <w:rsid w:val="000A296F"/>
    <w:rsid w:val="000A2A28"/>
    <w:rsid w:val="000A3CDF"/>
    <w:rsid w:val="000B0911"/>
    <w:rsid w:val="000B192D"/>
    <w:rsid w:val="000B28EE"/>
    <w:rsid w:val="000B3E37"/>
    <w:rsid w:val="000D04B0"/>
    <w:rsid w:val="000E2749"/>
    <w:rsid w:val="000F1C57"/>
    <w:rsid w:val="000F3915"/>
    <w:rsid w:val="000F5615"/>
    <w:rsid w:val="000F7D07"/>
    <w:rsid w:val="001045A1"/>
    <w:rsid w:val="00124BFF"/>
    <w:rsid w:val="0012560E"/>
    <w:rsid w:val="00127108"/>
    <w:rsid w:val="00134B13"/>
    <w:rsid w:val="00143F6D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3DDB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27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0FA7"/>
    <w:rsid w:val="00431D5C"/>
    <w:rsid w:val="004362C6"/>
    <w:rsid w:val="00437FA2"/>
    <w:rsid w:val="00445970"/>
    <w:rsid w:val="00461EFC"/>
    <w:rsid w:val="00463B70"/>
    <w:rsid w:val="004652C2"/>
    <w:rsid w:val="004706D1"/>
    <w:rsid w:val="00471326"/>
    <w:rsid w:val="0047598D"/>
    <w:rsid w:val="004840FD"/>
    <w:rsid w:val="00490F09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02B4"/>
    <w:rsid w:val="00543ACC"/>
    <w:rsid w:val="005553D7"/>
    <w:rsid w:val="0056696D"/>
    <w:rsid w:val="0056700E"/>
    <w:rsid w:val="0059484D"/>
    <w:rsid w:val="005A00B6"/>
    <w:rsid w:val="005A0855"/>
    <w:rsid w:val="005A3196"/>
    <w:rsid w:val="005C080F"/>
    <w:rsid w:val="005C1D21"/>
    <w:rsid w:val="005C55E5"/>
    <w:rsid w:val="005C696A"/>
    <w:rsid w:val="005E4389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64CD2"/>
    <w:rsid w:val="00671958"/>
    <w:rsid w:val="00675843"/>
    <w:rsid w:val="00696477"/>
    <w:rsid w:val="006B6893"/>
    <w:rsid w:val="006D050F"/>
    <w:rsid w:val="006D3A79"/>
    <w:rsid w:val="006D6139"/>
    <w:rsid w:val="006E50D1"/>
    <w:rsid w:val="006E5D65"/>
    <w:rsid w:val="006F0B51"/>
    <w:rsid w:val="006F1001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191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058B"/>
    <w:rsid w:val="007C3299"/>
    <w:rsid w:val="007C3BCC"/>
    <w:rsid w:val="007C4546"/>
    <w:rsid w:val="007D6E56"/>
    <w:rsid w:val="007F3A0A"/>
    <w:rsid w:val="007F4155"/>
    <w:rsid w:val="008134C5"/>
    <w:rsid w:val="0081554D"/>
    <w:rsid w:val="0081707E"/>
    <w:rsid w:val="00822696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8F7748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E70F6"/>
    <w:rsid w:val="009F3C5C"/>
    <w:rsid w:val="009F4610"/>
    <w:rsid w:val="00A00ECC"/>
    <w:rsid w:val="00A13B80"/>
    <w:rsid w:val="00A155EE"/>
    <w:rsid w:val="00A2245B"/>
    <w:rsid w:val="00A24BAE"/>
    <w:rsid w:val="00A30110"/>
    <w:rsid w:val="00A36899"/>
    <w:rsid w:val="00A371F6"/>
    <w:rsid w:val="00A43BF6"/>
    <w:rsid w:val="00A52E40"/>
    <w:rsid w:val="00A53FA5"/>
    <w:rsid w:val="00A54817"/>
    <w:rsid w:val="00A601C8"/>
    <w:rsid w:val="00A60799"/>
    <w:rsid w:val="00A656B3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7E1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2413"/>
    <w:rsid w:val="00BD3869"/>
    <w:rsid w:val="00BD66E9"/>
    <w:rsid w:val="00BD6FF4"/>
    <w:rsid w:val="00BE39F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221D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BB6"/>
    <w:rsid w:val="00D425B2"/>
    <w:rsid w:val="00D428D6"/>
    <w:rsid w:val="00D552B2"/>
    <w:rsid w:val="00D608D1"/>
    <w:rsid w:val="00D74119"/>
    <w:rsid w:val="00D8075B"/>
    <w:rsid w:val="00D829F2"/>
    <w:rsid w:val="00D8678B"/>
    <w:rsid w:val="00DA2114"/>
    <w:rsid w:val="00DA36FB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4852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E67"/>
    <w:rsid w:val="00F070AB"/>
    <w:rsid w:val="00F17567"/>
    <w:rsid w:val="00F27A7B"/>
    <w:rsid w:val="00F353E0"/>
    <w:rsid w:val="00F511DB"/>
    <w:rsid w:val="00F526AF"/>
    <w:rsid w:val="00F617C3"/>
    <w:rsid w:val="00F61A26"/>
    <w:rsid w:val="00F629B3"/>
    <w:rsid w:val="00F7066B"/>
    <w:rsid w:val="00F738E8"/>
    <w:rsid w:val="00F83B28"/>
    <w:rsid w:val="00F843FA"/>
    <w:rsid w:val="00F974DA"/>
    <w:rsid w:val="00FA46E5"/>
    <w:rsid w:val="00FB2D2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E7104"/>
  <w15:docId w15:val="{164B802F-933D-4BC4-94CE-CB5AFCF6A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5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5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519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5191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9C4C2-EA8B-467A-B0A5-7B0F01083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5</Pages>
  <Words>1316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15</cp:revision>
  <cp:lastPrinted>2019-02-06T12:12:00Z</cp:lastPrinted>
  <dcterms:created xsi:type="dcterms:W3CDTF">2023-06-11T15:17:00Z</dcterms:created>
  <dcterms:modified xsi:type="dcterms:W3CDTF">2026-04-30T09:07:00Z</dcterms:modified>
</cp:coreProperties>
</file>